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BC7" w:rsidRDefault="00021BC7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021BC7" w:rsidRDefault="00021BC7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021BC7" w:rsidRPr="00F16B30" w:rsidRDefault="00021BC7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главного специалиста  второго разряда отдела архитектуры и строительства </w:t>
      </w:r>
    </w:p>
    <w:p w:rsidR="00021BC7" w:rsidRDefault="00021BC7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021BC7" w:rsidRDefault="00021BC7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с 1 января по 31 декабря 2015 года</w:t>
      </w:r>
    </w:p>
    <w:p w:rsidR="00021BC7" w:rsidRDefault="00021BC7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34"/>
        <w:gridCol w:w="2084"/>
        <w:gridCol w:w="1721"/>
        <w:gridCol w:w="1363"/>
        <w:gridCol w:w="1677"/>
        <w:gridCol w:w="1694"/>
        <w:gridCol w:w="1721"/>
        <w:gridCol w:w="1315"/>
        <w:gridCol w:w="1677"/>
      </w:tblGrid>
      <w:tr w:rsidR="00021BC7" w:rsidTr="0000545E">
        <w:trPr>
          <w:trHeight w:val="180"/>
        </w:trPr>
        <w:tc>
          <w:tcPr>
            <w:tcW w:w="1534" w:type="dxa"/>
            <w:vMerge w:val="restart"/>
          </w:tcPr>
          <w:p w:rsidR="00021BC7" w:rsidRPr="00F467AB" w:rsidRDefault="00021BC7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021BC7" w:rsidRPr="00F467AB" w:rsidRDefault="00021BC7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021BC7" w:rsidRPr="00F467AB" w:rsidRDefault="00021BC7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sz w:val="24"/>
                  <w:szCs w:val="24"/>
                </w:rPr>
                <w:t>2015</w:t>
              </w:r>
              <w:r w:rsidRPr="00F467AB">
                <w:rPr>
                  <w:sz w:val="24"/>
                  <w:szCs w:val="24"/>
                </w:rPr>
                <w:t xml:space="preserve"> г</w:t>
              </w:r>
            </w:smartTag>
            <w:r w:rsidRPr="00F467AB">
              <w:rPr>
                <w:sz w:val="24"/>
                <w:szCs w:val="24"/>
              </w:rPr>
              <w:t>.</w:t>
            </w:r>
          </w:p>
          <w:p w:rsidR="00021BC7" w:rsidRPr="00F467AB" w:rsidRDefault="00021BC7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455" w:type="dxa"/>
            <w:gridSpan w:val="4"/>
          </w:tcPr>
          <w:p w:rsidR="00021BC7" w:rsidRPr="00F467AB" w:rsidRDefault="00021BC7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13" w:type="dxa"/>
            <w:gridSpan w:val="3"/>
          </w:tcPr>
          <w:p w:rsidR="00021BC7" w:rsidRPr="00F467AB" w:rsidRDefault="00021BC7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21BC7" w:rsidTr="0000545E">
        <w:trPr>
          <w:trHeight w:val="180"/>
        </w:trPr>
        <w:tc>
          <w:tcPr>
            <w:tcW w:w="1534" w:type="dxa"/>
            <w:vMerge/>
          </w:tcPr>
          <w:p w:rsidR="00021BC7" w:rsidRPr="00F467AB" w:rsidRDefault="00021BC7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021BC7" w:rsidRPr="00F467AB" w:rsidRDefault="00021BC7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021BC7" w:rsidRPr="00F467AB" w:rsidRDefault="00021BC7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3" w:type="dxa"/>
          </w:tcPr>
          <w:p w:rsidR="00021BC7" w:rsidRPr="00F467AB" w:rsidRDefault="00021BC7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021BC7" w:rsidRPr="00F467AB" w:rsidRDefault="00021BC7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021BC7" w:rsidRPr="00F467AB" w:rsidRDefault="00021BC7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021BC7" w:rsidRPr="00F467AB" w:rsidRDefault="00021BC7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021BC7" w:rsidRPr="00F467AB" w:rsidRDefault="00021BC7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15" w:type="dxa"/>
          </w:tcPr>
          <w:p w:rsidR="00021BC7" w:rsidRPr="00F467AB" w:rsidRDefault="00021BC7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021BC7" w:rsidRPr="00F467AB" w:rsidRDefault="00021BC7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021BC7" w:rsidRPr="00F467AB" w:rsidRDefault="00021BC7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021BC7" w:rsidTr="0000545E">
        <w:trPr>
          <w:trHeight w:val="1328"/>
        </w:trPr>
        <w:tc>
          <w:tcPr>
            <w:tcW w:w="1534" w:type="dxa"/>
          </w:tcPr>
          <w:p w:rsidR="00021BC7" w:rsidRPr="0000545E" w:rsidRDefault="00021BC7" w:rsidP="009275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Шварц Ирина Васильевна</w:t>
            </w:r>
          </w:p>
        </w:tc>
        <w:tc>
          <w:tcPr>
            <w:tcW w:w="2084" w:type="dxa"/>
          </w:tcPr>
          <w:p w:rsidR="00021BC7" w:rsidRPr="0000545E" w:rsidRDefault="00021BC7" w:rsidP="003A1B86">
            <w:pPr>
              <w:jc w:val="center"/>
              <w:rPr>
                <w:sz w:val="26"/>
                <w:szCs w:val="26"/>
              </w:rPr>
            </w:pPr>
          </w:p>
          <w:p w:rsidR="00021BC7" w:rsidRPr="0000545E" w:rsidRDefault="00021BC7" w:rsidP="003A1B86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734 479,45</w:t>
            </w:r>
          </w:p>
        </w:tc>
        <w:tc>
          <w:tcPr>
            <w:tcW w:w="1721" w:type="dxa"/>
          </w:tcPr>
          <w:p w:rsidR="00021BC7" w:rsidRPr="0000545E" w:rsidRDefault="00021BC7" w:rsidP="00541A1C">
            <w:pPr>
              <w:rPr>
                <w:sz w:val="24"/>
                <w:szCs w:val="24"/>
              </w:rPr>
            </w:pPr>
            <w:r w:rsidRPr="0000545E">
              <w:rPr>
                <w:sz w:val="24"/>
                <w:szCs w:val="24"/>
              </w:rPr>
              <w:t>Земельный участок</w:t>
            </w:r>
          </w:p>
          <w:p w:rsidR="00021BC7" w:rsidRDefault="00021BC7" w:rsidP="00541A1C">
            <w:pPr>
              <w:rPr>
                <w:color w:val="FF0000"/>
                <w:sz w:val="24"/>
                <w:szCs w:val="24"/>
              </w:rPr>
            </w:pPr>
          </w:p>
          <w:p w:rsidR="00021BC7" w:rsidRPr="00541A1C" w:rsidRDefault="00021BC7" w:rsidP="00541A1C">
            <w:pPr>
              <w:rPr>
                <w:sz w:val="24"/>
                <w:szCs w:val="24"/>
              </w:rPr>
            </w:pPr>
            <w:r w:rsidRPr="00541A1C">
              <w:rPr>
                <w:sz w:val="24"/>
                <w:szCs w:val="24"/>
              </w:rPr>
              <w:t>Гараж</w:t>
            </w:r>
          </w:p>
          <w:p w:rsidR="00021BC7" w:rsidRDefault="00021BC7" w:rsidP="00541A1C">
            <w:pPr>
              <w:rPr>
                <w:sz w:val="24"/>
                <w:szCs w:val="24"/>
              </w:rPr>
            </w:pPr>
          </w:p>
          <w:p w:rsidR="00021BC7" w:rsidRDefault="00021BC7" w:rsidP="00541A1C">
            <w:pPr>
              <w:rPr>
                <w:sz w:val="24"/>
                <w:szCs w:val="24"/>
              </w:rPr>
            </w:pPr>
          </w:p>
          <w:p w:rsidR="00021BC7" w:rsidRPr="002137A2" w:rsidRDefault="00021BC7" w:rsidP="00541A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2137A2">
              <w:rPr>
                <w:sz w:val="24"/>
                <w:szCs w:val="24"/>
              </w:rPr>
              <w:t>вартира</w:t>
            </w:r>
          </w:p>
          <w:p w:rsidR="00021BC7" w:rsidRPr="002137A2" w:rsidRDefault="00021BC7" w:rsidP="00D67D8B">
            <w:pPr>
              <w:jc w:val="center"/>
              <w:rPr>
                <w:sz w:val="24"/>
                <w:szCs w:val="24"/>
              </w:rPr>
            </w:pPr>
          </w:p>
          <w:p w:rsidR="00021BC7" w:rsidRPr="0000545E" w:rsidRDefault="00021BC7" w:rsidP="00D67D8B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021BC7" w:rsidRPr="0000545E" w:rsidRDefault="00021BC7" w:rsidP="00D67D8B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021BC7" w:rsidRPr="0000545E" w:rsidRDefault="00021BC7" w:rsidP="00D67D8B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021BC7" w:rsidRPr="0000545E" w:rsidRDefault="00021BC7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021BC7" w:rsidRPr="00541A1C" w:rsidRDefault="00021BC7" w:rsidP="00D67D8B">
            <w:pPr>
              <w:jc w:val="center"/>
              <w:rPr>
                <w:sz w:val="24"/>
                <w:szCs w:val="24"/>
              </w:rPr>
            </w:pPr>
            <w:r w:rsidRPr="00541A1C">
              <w:rPr>
                <w:sz w:val="24"/>
                <w:szCs w:val="24"/>
              </w:rPr>
              <w:t>33,0</w:t>
            </w:r>
          </w:p>
          <w:p w:rsidR="00021BC7" w:rsidRPr="0000545E" w:rsidRDefault="00021BC7" w:rsidP="00D67D8B">
            <w:pPr>
              <w:jc w:val="center"/>
              <w:rPr>
                <w:color w:val="FF0000"/>
                <w:sz w:val="28"/>
                <w:szCs w:val="24"/>
              </w:rPr>
            </w:pPr>
          </w:p>
          <w:p w:rsidR="00021BC7" w:rsidRDefault="00021BC7" w:rsidP="00541A1C">
            <w:pPr>
              <w:rPr>
                <w:color w:val="FF0000"/>
                <w:sz w:val="28"/>
                <w:szCs w:val="24"/>
              </w:rPr>
            </w:pPr>
          </w:p>
          <w:p w:rsidR="00021BC7" w:rsidRPr="00541A1C" w:rsidRDefault="00021BC7" w:rsidP="00541A1C">
            <w:pPr>
              <w:jc w:val="center"/>
              <w:rPr>
                <w:sz w:val="24"/>
                <w:szCs w:val="24"/>
              </w:rPr>
            </w:pPr>
            <w:r w:rsidRPr="00541A1C">
              <w:rPr>
                <w:sz w:val="24"/>
                <w:szCs w:val="24"/>
              </w:rPr>
              <w:t>65,52</w:t>
            </w:r>
          </w:p>
          <w:p w:rsidR="00021BC7" w:rsidRDefault="00021BC7" w:rsidP="002137A2">
            <w:pPr>
              <w:jc w:val="center"/>
              <w:rPr>
                <w:sz w:val="28"/>
                <w:szCs w:val="24"/>
              </w:rPr>
            </w:pPr>
          </w:p>
          <w:p w:rsidR="00021BC7" w:rsidRPr="00541A1C" w:rsidRDefault="00021BC7" w:rsidP="00541A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541A1C">
              <w:rPr>
                <w:sz w:val="24"/>
                <w:szCs w:val="24"/>
              </w:rPr>
              <w:t xml:space="preserve">41,7          </w:t>
            </w:r>
          </w:p>
        </w:tc>
        <w:tc>
          <w:tcPr>
            <w:tcW w:w="1677" w:type="dxa"/>
          </w:tcPr>
          <w:p w:rsidR="00021BC7" w:rsidRPr="00541A1C" w:rsidRDefault="00021BC7" w:rsidP="00D67D8B">
            <w:pPr>
              <w:jc w:val="center"/>
              <w:rPr>
                <w:sz w:val="24"/>
                <w:szCs w:val="24"/>
              </w:rPr>
            </w:pPr>
            <w:r w:rsidRPr="00541A1C">
              <w:rPr>
                <w:sz w:val="24"/>
                <w:szCs w:val="24"/>
              </w:rPr>
              <w:t>Россия</w:t>
            </w:r>
          </w:p>
          <w:p w:rsidR="00021BC7" w:rsidRPr="0000545E" w:rsidRDefault="00021BC7" w:rsidP="00D67D8B">
            <w:pPr>
              <w:jc w:val="center"/>
              <w:rPr>
                <w:sz w:val="28"/>
                <w:szCs w:val="24"/>
              </w:rPr>
            </w:pPr>
          </w:p>
          <w:p w:rsidR="00021BC7" w:rsidRDefault="00021BC7" w:rsidP="002137A2">
            <w:pPr>
              <w:jc w:val="center"/>
              <w:rPr>
                <w:sz w:val="28"/>
                <w:szCs w:val="24"/>
              </w:rPr>
            </w:pPr>
          </w:p>
          <w:p w:rsidR="00021BC7" w:rsidRPr="00541A1C" w:rsidRDefault="00021BC7" w:rsidP="002137A2">
            <w:pPr>
              <w:jc w:val="center"/>
              <w:rPr>
                <w:sz w:val="24"/>
                <w:szCs w:val="24"/>
              </w:rPr>
            </w:pPr>
            <w:r w:rsidRPr="00541A1C">
              <w:rPr>
                <w:sz w:val="24"/>
                <w:szCs w:val="24"/>
              </w:rPr>
              <w:t>Россия</w:t>
            </w:r>
          </w:p>
          <w:p w:rsidR="00021BC7" w:rsidRPr="0000545E" w:rsidRDefault="00021BC7" w:rsidP="00D67D8B">
            <w:pPr>
              <w:jc w:val="center"/>
              <w:rPr>
                <w:sz w:val="28"/>
                <w:szCs w:val="24"/>
              </w:rPr>
            </w:pPr>
          </w:p>
          <w:p w:rsidR="00021BC7" w:rsidRPr="00541A1C" w:rsidRDefault="00021BC7" w:rsidP="00541A1C">
            <w:pPr>
              <w:jc w:val="center"/>
              <w:rPr>
                <w:sz w:val="24"/>
                <w:szCs w:val="24"/>
              </w:rPr>
            </w:pPr>
            <w:r w:rsidRPr="00541A1C">
              <w:rPr>
                <w:sz w:val="24"/>
                <w:szCs w:val="24"/>
              </w:rPr>
              <w:t>Россия</w:t>
            </w:r>
          </w:p>
          <w:p w:rsidR="00021BC7" w:rsidRPr="0000545E" w:rsidRDefault="00021BC7" w:rsidP="00D67D8B"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1694" w:type="dxa"/>
          </w:tcPr>
          <w:p w:rsidR="00021BC7" w:rsidRPr="0000545E" w:rsidRDefault="00021BC7" w:rsidP="00DC429F">
            <w:pPr>
              <w:jc w:val="center"/>
              <w:rPr>
                <w:sz w:val="24"/>
                <w:szCs w:val="24"/>
              </w:rPr>
            </w:pPr>
            <w:r w:rsidRPr="0000545E">
              <w:rPr>
                <w:sz w:val="24"/>
                <w:szCs w:val="24"/>
              </w:rPr>
              <w:t>нет</w:t>
            </w:r>
            <w:r w:rsidRPr="0000545E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21" w:type="dxa"/>
          </w:tcPr>
          <w:p w:rsidR="00021BC7" w:rsidRPr="0000545E" w:rsidRDefault="00021BC7" w:rsidP="000054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15" w:type="dxa"/>
          </w:tcPr>
          <w:p w:rsidR="00021BC7" w:rsidRPr="0000545E" w:rsidRDefault="00021BC7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021BC7" w:rsidRPr="0000545E" w:rsidRDefault="00021BC7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21BC7" w:rsidTr="00534898">
        <w:trPr>
          <w:trHeight w:val="180"/>
        </w:trPr>
        <w:tc>
          <w:tcPr>
            <w:tcW w:w="14786" w:type="dxa"/>
            <w:gridSpan w:val="9"/>
          </w:tcPr>
          <w:p w:rsidR="00021BC7" w:rsidRPr="00F467AB" w:rsidRDefault="00021BC7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021BC7" w:rsidTr="00534898">
        <w:trPr>
          <w:trHeight w:val="180"/>
        </w:trPr>
        <w:tc>
          <w:tcPr>
            <w:tcW w:w="14786" w:type="dxa"/>
            <w:gridSpan w:val="9"/>
          </w:tcPr>
          <w:p w:rsidR="00021BC7" w:rsidRPr="00F467AB" w:rsidRDefault="00021BC7" w:rsidP="00534898">
            <w:pPr>
              <w:jc w:val="center"/>
              <w:rPr>
                <w:sz w:val="24"/>
                <w:szCs w:val="24"/>
              </w:rPr>
            </w:pPr>
          </w:p>
          <w:p w:rsidR="00021BC7" w:rsidRPr="0000545E" w:rsidRDefault="00021BC7" w:rsidP="00534898">
            <w:pPr>
              <w:jc w:val="center"/>
              <w:rPr>
                <w:sz w:val="24"/>
                <w:szCs w:val="24"/>
              </w:rPr>
            </w:pPr>
            <w:r w:rsidRPr="0000545E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021BC7" w:rsidRPr="00F467AB" w:rsidRDefault="00021BC7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21BC7" w:rsidRDefault="00021BC7"/>
    <w:sectPr w:rsidR="00021BC7" w:rsidSect="003A1B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1B86"/>
    <w:rsid w:val="0000545E"/>
    <w:rsid w:val="00021BC7"/>
    <w:rsid w:val="000241DB"/>
    <w:rsid w:val="00095605"/>
    <w:rsid w:val="000D3B5E"/>
    <w:rsid w:val="000E0E0D"/>
    <w:rsid w:val="001A67C4"/>
    <w:rsid w:val="002137A2"/>
    <w:rsid w:val="00273EEE"/>
    <w:rsid w:val="00300C53"/>
    <w:rsid w:val="003844E4"/>
    <w:rsid w:val="003A1B86"/>
    <w:rsid w:val="004A4EA5"/>
    <w:rsid w:val="0051598B"/>
    <w:rsid w:val="00534898"/>
    <w:rsid w:val="00541A1C"/>
    <w:rsid w:val="005909CC"/>
    <w:rsid w:val="006C4E10"/>
    <w:rsid w:val="0077119E"/>
    <w:rsid w:val="007776C4"/>
    <w:rsid w:val="007E54C7"/>
    <w:rsid w:val="009275FF"/>
    <w:rsid w:val="00991B22"/>
    <w:rsid w:val="00A52B7D"/>
    <w:rsid w:val="00AF0975"/>
    <w:rsid w:val="00BF3BF0"/>
    <w:rsid w:val="00CB28C7"/>
    <w:rsid w:val="00CE37FC"/>
    <w:rsid w:val="00D04F38"/>
    <w:rsid w:val="00D618A7"/>
    <w:rsid w:val="00D67D8B"/>
    <w:rsid w:val="00DC429F"/>
    <w:rsid w:val="00DE0F65"/>
    <w:rsid w:val="00E80428"/>
    <w:rsid w:val="00EA5332"/>
    <w:rsid w:val="00F16B30"/>
    <w:rsid w:val="00F467AB"/>
    <w:rsid w:val="00FE3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B8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203</Words>
  <Characters>1162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5</cp:revision>
  <cp:lastPrinted>2015-04-16T00:44:00Z</cp:lastPrinted>
  <dcterms:created xsi:type="dcterms:W3CDTF">2015-04-27T04:56:00Z</dcterms:created>
  <dcterms:modified xsi:type="dcterms:W3CDTF">2016-04-05T10:11:00Z</dcterms:modified>
</cp:coreProperties>
</file>